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2B4B4" w14:textId="77777777" w:rsidR="002B4884" w:rsidRDefault="002B4884" w:rsidP="002B48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462B49F6" w14:textId="77777777" w:rsidR="002B4884" w:rsidRDefault="002B4884" w:rsidP="002B48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C143DA" w14:textId="77777777" w:rsidR="002B4884" w:rsidRDefault="002B4884" w:rsidP="002B48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54C1BC" w14:textId="77777777" w:rsidR="002B4884" w:rsidRDefault="002B4884" w:rsidP="002B48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May1404</w:t>
      </w:r>
      <w:r>
        <w:rPr>
          <w:rFonts w:ascii="Times New Roman" w:hAnsi="Times New Roman" w:cs="Times New Roman"/>
          <w:sz w:val="24"/>
          <w:szCs w:val="24"/>
        </w:rPr>
        <w:tab/>
        <w:t>He was discharged from the commission of 24 March.</w:t>
      </w:r>
    </w:p>
    <w:p w14:paraId="68992455" w14:textId="77777777" w:rsidR="002B4884" w:rsidRDefault="002B4884" w:rsidP="002B48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1399-1405 p.263)</w:t>
      </w:r>
    </w:p>
    <w:p w14:paraId="5613C551" w14:textId="77777777" w:rsidR="002B4884" w:rsidRDefault="002B4884" w:rsidP="002B48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85989B" w14:textId="77777777" w:rsidR="002B4884" w:rsidRDefault="002B4884" w:rsidP="002B48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3C4687" w14:textId="77777777" w:rsidR="002B4884" w:rsidRDefault="002B4884" w:rsidP="002B48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2021</w:t>
      </w:r>
    </w:p>
    <w:p w14:paraId="72B1D9B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55C8C" w14:textId="77777777" w:rsidR="002B4884" w:rsidRDefault="002B4884" w:rsidP="009139A6">
      <w:r>
        <w:separator/>
      </w:r>
    </w:p>
  </w:endnote>
  <w:endnote w:type="continuationSeparator" w:id="0">
    <w:p w14:paraId="666F8652" w14:textId="77777777" w:rsidR="002B4884" w:rsidRDefault="002B48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662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B0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60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A5325" w14:textId="77777777" w:rsidR="002B4884" w:rsidRDefault="002B4884" w:rsidP="009139A6">
      <w:r>
        <w:separator/>
      </w:r>
    </w:p>
  </w:footnote>
  <w:footnote w:type="continuationSeparator" w:id="0">
    <w:p w14:paraId="6A77B2CC" w14:textId="77777777" w:rsidR="002B4884" w:rsidRDefault="002B48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DE2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55B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BB2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884"/>
    <w:rsid w:val="000666E0"/>
    <w:rsid w:val="002510B7"/>
    <w:rsid w:val="002B488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0252D"/>
  <w15:chartTrackingRefBased/>
  <w15:docId w15:val="{5CC034E9-A2DB-4C2A-9E56-967BED40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2021-07-19T20:13:00Z</dcterms:created>
  <dcterms:modified xsi:type="dcterms:W3CDTF">2021-07-19T20:13:00Z</dcterms:modified>
</cp:coreProperties>
</file>